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939B7B" w14:textId="77777777" w:rsidR="00C00EB7" w:rsidRDefault="00C00EB7" w:rsidP="00C00EB7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</w:rPr>
        <w:t>Thomas MARYS</w:t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   </w:t>
      </w:r>
      <w:proofErr w:type="gramStart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   (</w:t>
      </w:r>
      <w:proofErr w:type="gramEnd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fl.1483)</w:t>
      </w:r>
    </w:p>
    <w:p w14:paraId="1AC0AA55" w14:textId="77777777" w:rsidR="00C00EB7" w:rsidRDefault="00C00EB7" w:rsidP="00C00EB7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Clerk.</w:t>
      </w:r>
    </w:p>
    <w:p w14:paraId="6C5340E3" w14:textId="77777777" w:rsidR="00C00EB7" w:rsidRDefault="00C00EB7" w:rsidP="00C00EB7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50ED45A4" w14:textId="77777777" w:rsidR="00C00EB7" w:rsidRDefault="00C00EB7" w:rsidP="00C00EB7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3995841D" w14:textId="77777777" w:rsidR="00C00EB7" w:rsidRDefault="00C00EB7" w:rsidP="00C00EB7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  <w:t>1483</w:t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  <w:t xml:space="preserve">He made a plaint of debt against John Benet of Sutton in </w:t>
      </w:r>
      <w:proofErr w:type="spellStart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Moorlinch</w:t>
      </w:r>
      <w:proofErr w:type="spellEnd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,</w:t>
      </w:r>
    </w:p>
    <w:p w14:paraId="37FA16B7" w14:textId="77777777" w:rsidR="00C00EB7" w:rsidRDefault="00C00EB7" w:rsidP="00C00EB7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  <w:t>Somerset(q.v.).</w:t>
      </w:r>
    </w:p>
    <w:p w14:paraId="10463D94" w14:textId="77777777" w:rsidR="00C00EB7" w:rsidRDefault="00C00EB7" w:rsidP="00C00EB7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 xml:space="preserve">( </w:t>
      </w:r>
      <w:hyperlink r:id="rId6" w:history="1">
        <w:r w:rsidRPr="0022786A">
          <w:rPr>
            <w:rStyle w:val="Hyperlink"/>
            <w:rFonts w:ascii="Times New Roman" w:eastAsia="Calibri" w:hAnsi="Times New Roman" w:cs="Times New Roman"/>
            <w:sz w:val="24"/>
            <w:szCs w:val="24"/>
          </w:rPr>
          <w:t>http://aalt.law.uh.edu/Indices/CP40Indices/CP40no883Pl.htm</w:t>
        </w:r>
      </w:hyperlink>
      <w:r>
        <w:rPr>
          <w:rStyle w:val="Hyperlink"/>
          <w:rFonts w:ascii="Times New Roman" w:eastAsia="Calibri" w:hAnsi="Times New Roman" w:cs="Times New Roman"/>
          <w:sz w:val="24"/>
          <w:szCs w:val="24"/>
          <w:u w:val="none"/>
        </w:rPr>
        <w:t xml:space="preserve">  </w:t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)</w:t>
      </w:r>
    </w:p>
    <w:p w14:paraId="71B51B19" w14:textId="77777777" w:rsidR="00C00EB7" w:rsidRDefault="00C00EB7" w:rsidP="00C00EB7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4BDD8119" w14:textId="77777777" w:rsidR="00C00EB7" w:rsidRDefault="00C00EB7" w:rsidP="00C00EB7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0BAE6F08" w14:textId="77777777" w:rsidR="00C00EB7" w:rsidRDefault="00C00EB7" w:rsidP="00C00EB7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13 December 2021</w:t>
      </w:r>
    </w:p>
    <w:p w14:paraId="59F409D9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3DE073" w14:textId="77777777" w:rsidR="00C00EB7" w:rsidRDefault="00C00EB7" w:rsidP="009139A6">
      <w:r>
        <w:separator/>
      </w:r>
    </w:p>
  </w:endnote>
  <w:endnote w:type="continuationSeparator" w:id="0">
    <w:p w14:paraId="63A017FA" w14:textId="77777777" w:rsidR="00C00EB7" w:rsidRDefault="00C00EB7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F8FB88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192E33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5DB737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2AB5F5" w14:textId="77777777" w:rsidR="00C00EB7" w:rsidRDefault="00C00EB7" w:rsidP="009139A6">
      <w:r>
        <w:separator/>
      </w:r>
    </w:p>
  </w:footnote>
  <w:footnote w:type="continuationSeparator" w:id="0">
    <w:p w14:paraId="1895F83F" w14:textId="77777777" w:rsidR="00C00EB7" w:rsidRDefault="00C00EB7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EE168C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59E546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4EA59E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0EB7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00EB7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DE6F6B"/>
  <w15:chartTrackingRefBased/>
  <w15:docId w15:val="{B84DD95E-86F6-4290-BA05-CBE7CA40E0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C00EB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43</Words>
  <Characters>247</Characters>
  <Application>Microsoft Office Word</Application>
  <DocSecurity>0</DocSecurity>
  <Lines>2</Lines>
  <Paragraphs>1</Paragraphs>
  <ScaleCrop>false</ScaleCrop>
  <Company/>
  <LinksUpToDate>false</LinksUpToDate>
  <CharactersWithSpaces>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2022-01-11T20:27:00Z</dcterms:created>
  <dcterms:modified xsi:type="dcterms:W3CDTF">2022-01-11T20:27:00Z</dcterms:modified>
</cp:coreProperties>
</file>